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29F" w:rsidRPr="00CD2B88" w:rsidRDefault="0005729F" w:rsidP="00CD2B8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CD2B88">
        <w:rPr>
          <w:rFonts w:ascii="Palatino Linotype" w:hAnsi="Palatino Linotype" w:cs="Palatino Linotype"/>
          <w:b/>
          <w:bCs/>
          <w:sz w:val="22"/>
          <w:szCs w:val="22"/>
        </w:rPr>
        <w:t>ΝΟΕΜΒΡΙΟΥ 27!!</w:t>
      </w:r>
    </w:p>
    <w:p w:rsidR="0005729F" w:rsidRPr="00CD2B88" w:rsidRDefault="0005729F" w:rsidP="00CD2B8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</w:p>
    <w:p w:rsidR="0005729F" w:rsidRDefault="0005729F" w:rsidP="00CD2B8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>
        <w:rPr>
          <w:rFonts w:ascii="Palatino Linotype" w:hAnsi="Palatino Linotype" w:cs="Palatino Linotype"/>
          <w:b/>
          <w:bCs/>
          <w:sz w:val="22"/>
          <w:szCs w:val="22"/>
        </w:rPr>
        <w:t xml:space="preserve">ΜΝΗΜΗ ΤΟΥ ΑΓΙΟΥ ΕΝΔΟΞΟΥ </w:t>
      </w:r>
      <w:r w:rsidRPr="00CD2B88">
        <w:rPr>
          <w:rFonts w:ascii="Palatino Linotype" w:hAnsi="Palatino Linotype" w:cs="Palatino Linotype"/>
          <w:b/>
          <w:bCs/>
          <w:sz w:val="22"/>
          <w:szCs w:val="22"/>
        </w:rPr>
        <w:t xml:space="preserve">ΙΑΚΩΒΟΥ </w:t>
      </w:r>
      <w:r>
        <w:rPr>
          <w:rFonts w:ascii="Palatino Linotype" w:hAnsi="Palatino Linotype" w:cs="Palatino Linotype"/>
          <w:b/>
          <w:bCs/>
          <w:sz w:val="22"/>
          <w:szCs w:val="22"/>
        </w:rPr>
        <w:t xml:space="preserve">ΤΟΥ </w:t>
      </w:r>
      <w:r w:rsidRPr="00CD2B88">
        <w:rPr>
          <w:rFonts w:ascii="Palatino Linotype" w:hAnsi="Palatino Linotype" w:cs="Palatino Linotype"/>
          <w:b/>
          <w:bCs/>
          <w:sz w:val="22"/>
          <w:szCs w:val="22"/>
        </w:rPr>
        <w:t xml:space="preserve">ΠΕΡΣΟΥ </w:t>
      </w:r>
      <w:r>
        <w:rPr>
          <w:rFonts w:ascii="Palatino Linotype" w:hAnsi="Palatino Linotype" w:cs="Palatino Linotype"/>
          <w:b/>
          <w:bCs/>
          <w:sz w:val="22"/>
          <w:szCs w:val="22"/>
        </w:rPr>
        <w:t xml:space="preserve">ΤΟΥ </w:t>
      </w:r>
      <w:r w:rsidRPr="00CD2B88">
        <w:rPr>
          <w:rFonts w:ascii="Palatino Linotype" w:hAnsi="Palatino Linotype" w:cs="Palatino Linotype"/>
          <w:b/>
          <w:bCs/>
          <w:sz w:val="22"/>
          <w:szCs w:val="22"/>
        </w:rPr>
        <w:t>ΜΕΓΑΛΟΜΑΡΤΥΡΟΣ</w:t>
      </w:r>
    </w:p>
    <w:p w:rsidR="0005729F" w:rsidRPr="00CD2B88" w:rsidRDefault="0005729F" w:rsidP="00CD2B8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103933">
        <w:rPr>
          <w:rFonts w:ascii="Palatino Linotype" w:hAnsi="Palatino Linotype" w:cs="Palatino Linotype"/>
          <w:b/>
          <w:bCs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- Εικόνα" o:spid="_x0000_i1025" type="#_x0000_t75" alt="322.jpg" style="width:216.75pt;height:345.75pt;visibility:visible">
            <v:imagedata r:id="rId6" o:title=""/>
          </v:shape>
        </w:pict>
      </w:r>
    </w:p>
    <w:p w:rsidR="0005729F" w:rsidRPr="00CD2B88" w:rsidRDefault="0005729F" w:rsidP="00CD2B8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</w:p>
    <w:p w:rsidR="0005729F" w:rsidRPr="00CD2B88" w:rsidRDefault="0005729F" w:rsidP="00CD2B8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CD2B88">
        <w:rPr>
          <w:rFonts w:ascii="Palatino Linotype" w:hAnsi="Palatino Linotype" w:cs="Palatino Linotype"/>
          <w:b/>
          <w:bCs/>
          <w:sz w:val="22"/>
          <w:szCs w:val="22"/>
        </w:rPr>
        <w:t>ΑΚΟΛΟΥΘΙΑ</w:t>
      </w:r>
    </w:p>
    <w:p w:rsidR="0005729F" w:rsidRPr="00CD2B88" w:rsidRDefault="0005729F" w:rsidP="00CD2B8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</w:p>
    <w:p w:rsidR="0005729F" w:rsidRPr="00CD2B88" w:rsidRDefault="0005729F" w:rsidP="00CD2B8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CD2B88">
        <w:rPr>
          <w:rFonts w:ascii="Palatino Linotype" w:hAnsi="Palatino Linotype" w:cs="Palatino Linotype"/>
          <w:b/>
          <w:bCs/>
          <w:sz w:val="22"/>
          <w:szCs w:val="22"/>
        </w:rPr>
        <w:t>(Υπό π. Γ. Ρήγα.)</w:t>
      </w:r>
    </w:p>
    <w:p w:rsidR="0005729F" w:rsidRPr="00CD2B88" w:rsidRDefault="0005729F" w:rsidP="00CD2B8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</w:p>
    <w:p w:rsidR="0005729F" w:rsidRPr="00CD2B88" w:rsidRDefault="0005729F" w:rsidP="00CD2B8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CD2B88">
        <w:rPr>
          <w:rFonts w:ascii="Palatino Linotype" w:hAnsi="Palatino Linotype" w:cs="Palatino Linotype"/>
          <w:b/>
          <w:bCs/>
          <w:sz w:val="22"/>
          <w:szCs w:val="22"/>
        </w:rPr>
        <w:t>ΕΝ ΤΩ ΜΙΚΡΩ ΕΣΠΕΡΙΝΩ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CD2B88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Ιστώμεν στίχους δ</w:t>
      </w:r>
      <w:r w:rsidRPr="00CD2B88">
        <w:rPr>
          <w:rFonts w:ascii="Palatino Linotype" w:hAnsi="Palatino Linotype" w:cs="Palatino Linotype"/>
          <w:sz w:val="22"/>
          <w:szCs w:val="22"/>
        </w:rPr>
        <w:t>’</w:t>
      </w:r>
      <w:r w:rsidRPr="00E76A22">
        <w:rPr>
          <w:rFonts w:ascii="Palatino Linotype" w:hAnsi="Palatino Linotype" w:cs="Palatino Linotype"/>
          <w:sz w:val="22"/>
          <w:szCs w:val="22"/>
        </w:rPr>
        <w:t xml:space="preserve">  και ψάλλομεν τα παρόντα Στιχηρά Προσόμοια, δευτερούντες το πρώτον.</w:t>
      </w:r>
    </w:p>
    <w:p w:rsidR="0005729F" w:rsidRPr="00CD2B88" w:rsidRDefault="0005729F" w:rsidP="00CD2B8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CD2B88">
        <w:rPr>
          <w:rFonts w:ascii="Palatino Linotype" w:hAnsi="Palatino Linotype" w:cs="Palatino Linotype"/>
          <w:b/>
          <w:bCs/>
          <w:sz w:val="22"/>
          <w:szCs w:val="22"/>
        </w:rPr>
        <w:t>Ήχος Α</w:t>
      </w:r>
      <w:r w:rsidRPr="00D7254C">
        <w:rPr>
          <w:rFonts w:ascii="Palatino Linotype" w:hAnsi="Palatino Linotype" w:cs="Palatino Linotype"/>
          <w:b/>
          <w:bCs/>
          <w:sz w:val="22"/>
          <w:szCs w:val="22"/>
        </w:rPr>
        <w:t>’</w:t>
      </w:r>
      <w:r w:rsidRPr="00CD2B88">
        <w:rPr>
          <w:rFonts w:ascii="Palatino Linotype" w:hAnsi="Palatino Linotype" w:cs="Palatino Linotype"/>
          <w:b/>
          <w:bCs/>
          <w:sz w:val="22"/>
          <w:szCs w:val="22"/>
        </w:rPr>
        <w:t xml:space="preserve"> . Των Ουρανίων Ταγμάτων.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Των ουρανίων τα κάλλη ποθήσας ένδοξε, την των προσκαίρων δόξαν, εις ουδέν ελογίσω, διόπερ και το φρόνημα των Περσών, καταπτύσας Ιάκωβε, τας πολυτρόπους κολάσεις των διωκτών, καρτερώς φέρεις πανόλβιε.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Εν ουρανίαις παστάσι χορεύων ένδοξε, και εντρυφών τη δόξη, τω των όλων Δεσπότου, Ιάκωβε τρισμάκαρ δυσώπει Αυτόν, υπέρ ημών των τιμώντων σε, ίνα τρυφής</w:t>
      </w:r>
      <w:r w:rsidRPr="00CD2B8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αιωνίου και της χαράς, συν Αγγέλοις απολαύσωμεν.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Τη παμφαεί πανηγύρει του θείου Μάρτυρος, ευωχηθώμεν πάντες, και πιστώς ευφρανθώμεν, φιλέορτοι τιμώντες φαιδράν εορτήν, της αυτού τελειώσεως, ασματικώς</w:t>
      </w:r>
      <w:r w:rsidRPr="00CD2B8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ανυμνούντες τον Ιησούν, τον δοξάσαντα την μνήμην αυτού.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CD2B88" w:rsidRDefault="0005729F" w:rsidP="00CD2B8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CD2B88">
        <w:rPr>
          <w:rFonts w:ascii="Palatino Linotype" w:hAnsi="Palatino Linotype" w:cs="Palatino Linotype"/>
          <w:b/>
          <w:bCs/>
          <w:sz w:val="22"/>
          <w:szCs w:val="22"/>
        </w:rPr>
        <w:t>Δόξα. Ήχος πλ. Β’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Σήμερον η οικουμένη πάσα, ταις του Αθλοφόρου αυγάζεται ακτίσι, και η του Θεού Εκκλησία, τοις άνθεσιν ωραϊζομένη, Ιάκωβε βοά σοι· θεράπον Χριστού και προστάτα</w:t>
      </w:r>
      <w:r w:rsidRPr="00CD2B8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θερμότατε, μη ελλείπης πρεσβεύων, υπέρ των δούλων σου.</w:t>
      </w:r>
    </w:p>
    <w:p w:rsidR="0005729F" w:rsidRDefault="0005729F" w:rsidP="00CD2B8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</w:p>
    <w:p w:rsidR="0005729F" w:rsidRPr="00CD2B88" w:rsidRDefault="0005729F" w:rsidP="00CD2B8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CD2B88">
        <w:rPr>
          <w:rFonts w:ascii="Palatino Linotype" w:hAnsi="Palatino Linotype" w:cs="Palatino Linotype"/>
          <w:b/>
          <w:bCs/>
          <w:sz w:val="22"/>
          <w:szCs w:val="22"/>
        </w:rPr>
        <w:t>Και νυν. Θεοτοκίον.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Θεοτόκε Συ ει η άμπελος…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CD2B88" w:rsidRDefault="0005729F" w:rsidP="00CD2B8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CD2B88">
        <w:rPr>
          <w:rFonts w:ascii="Palatino Linotype" w:hAnsi="Palatino Linotype" w:cs="Palatino Linotype"/>
          <w:b/>
          <w:bCs/>
          <w:sz w:val="22"/>
          <w:szCs w:val="22"/>
        </w:rPr>
        <w:t>Απόστιχα. Ήχος β</w:t>
      </w:r>
      <w:r w:rsidRPr="00D7254C">
        <w:rPr>
          <w:rFonts w:ascii="Palatino Linotype" w:hAnsi="Palatino Linotype" w:cs="Palatino Linotype"/>
          <w:b/>
          <w:bCs/>
          <w:sz w:val="22"/>
          <w:szCs w:val="22"/>
        </w:rPr>
        <w:t>’</w:t>
      </w:r>
      <w:r w:rsidRPr="00CD2B88">
        <w:rPr>
          <w:rFonts w:ascii="Palatino Linotype" w:hAnsi="Palatino Linotype" w:cs="Palatino Linotype"/>
          <w:b/>
          <w:bCs/>
          <w:sz w:val="22"/>
          <w:szCs w:val="22"/>
        </w:rPr>
        <w:t xml:space="preserve"> . Οίκος του Ευφραθά.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Κάλλει των αγαθών, σαφώς των ακηράτων, ενατενίζων μάκαρ, διέπλευσας αβρόχως, βασάνων το κλυδώνιον.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Στ.: Δίκαιος ως φοίνιξ ανθήσει…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Ώφθης θεοπρεπώς, γεώργιον Υψίστου, τεμνόμενον τρισμάκαρ, δρεπάνη μαρτυρίου, Ιάκωβε καλλίνικε.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Στ.: Τοις Αγίοις τοις εν τη γη Αυτού…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Δόξαν καταλιπών, επίγειον θεόφρον, ζωήςυπερκοσμίου, κεκλήρωσαι το κλέος, Αγγέλων συνομόσκηνε.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CD2B88" w:rsidRDefault="0005729F" w:rsidP="00CD2B8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CD2B88">
        <w:rPr>
          <w:rFonts w:ascii="Palatino Linotype" w:hAnsi="Palatino Linotype" w:cs="Palatino Linotype"/>
          <w:b/>
          <w:bCs/>
          <w:sz w:val="22"/>
          <w:szCs w:val="22"/>
        </w:rPr>
        <w:t>Δόξα. Και νυν. Θεοτοκίον.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Δέσποινα αγαθή, τας αγίας Σου χείρας, προς τον Υιόν Σου άρον, τον φιλόψυχον Πλάστην, οικτειρήσαι τους δούλους Σου.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Απολυτίκιο όρα εν τω Μεγάλω Εσπερινώ.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CD2B88" w:rsidRDefault="0005729F" w:rsidP="00CD2B8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CD2B88">
        <w:rPr>
          <w:rFonts w:ascii="Palatino Linotype" w:hAnsi="Palatino Linotype" w:cs="Palatino Linotype"/>
          <w:b/>
          <w:bCs/>
          <w:sz w:val="22"/>
          <w:szCs w:val="22"/>
        </w:rPr>
        <w:t>ΕΝ ΤΩ ΜΕΓΑΛΩ ΕΣΠΕΡΙΝΩ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Μετά τον Προοιμιακόν, και την α</w:t>
      </w:r>
      <w:r>
        <w:rPr>
          <w:rFonts w:ascii="Palatino Linotype" w:hAnsi="Palatino Linotype" w:cs="Palatino Linotype"/>
          <w:sz w:val="22"/>
          <w:szCs w:val="22"/>
        </w:rPr>
        <w:t>’</w:t>
      </w:r>
      <w:r w:rsidRPr="00E76A22">
        <w:rPr>
          <w:rFonts w:ascii="Palatino Linotype" w:hAnsi="Palatino Linotype" w:cs="Palatino Linotype"/>
          <w:sz w:val="22"/>
          <w:szCs w:val="22"/>
        </w:rPr>
        <w:t xml:space="preserve">  στάσιν του Μακάριος ανήρ, εις το Κύριε εκέκραξα ιστώμεν στίχους στ</w:t>
      </w:r>
      <w:r>
        <w:rPr>
          <w:rFonts w:ascii="Palatino Linotype" w:hAnsi="Palatino Linotype" w:cs="Palatino Linotype"/>
          <w:sz w:val="22"/>
          <w:szCs w:val="22"/>
        </w:rPr>
        <w:t>’</w:t>
      </w:r>
      <w:r w:rsidRPr="00E76A22">
        <w:rPr>
          <w:rFonts w:ascii="Palatino Linotype" w:hAnsi="Palatino Linotype" w:cs="Palatino Linotype"/>
          <w:sz w:val="22"/>
          <w:szCs w:val="22"/>
        </w:rPr>
        <w:t xml:space="preserve">  και ψάλλομεν τα εν τω Μηναίω γ</w:t>
      </w:r>
      <w:r>
        <w:rPr>
          <w:rFonts w:ascii="Palatino Linotype" w:hAnsi="Palatino Linotype" w:cs="Palatino Linotype"/>
          <w:sz w:val="22"/>
          <w:szCs w:val="22"/>
        </w:rPr>
        <w:t>’</w:t>
      </w:r>
      <w:r w:rsidRPr="00E76A22">
        <w:rPr>
          <w:rFonts w:ascii="Palatino Linotype" w:hAnsi="Palatino Linotype" w:cs="Palatino Linotype"/>
          <w:sz w:val="22"/>
          <w:szCs w:val="22"/>
        </w:rPr>
        <w:t xml:space="preserve">  στιχηρὰ Προσόμοια του Αγίου, δευτερούντες αυτά.</w:t>
      </w: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Δόξα. Ήχος β</w:t>
      </w:r>
      <w:r w:rsidRPr="00D7254C">
        <w:rPr>
          <w:rFonts w:ascii="Palatino Linotype" w:hAnsi="Palatino Linotype" w:cs="Palatino Linotype"/>
          <w:b/>
          <w:bCs/>
          <w:sz w:val="22"/>
          <w:szCs w:val="22"/>
        </w:rPr>
        <w:t>’</w:t>
      </w: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 xml:space="preserve"> 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Καρτερών εν αθλήσει… βλέπε εις το Μηναίον.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Και νυν. Θεοτοκίον.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 xml:space="preserve">Παρήλθεν η </w:t>
      </w:r>
      <w:r>
        <w:rPr>
          <w:rFonts w:ascii="Palatino Linotype" w:hAnsi="Palatino Linotype" w:cs="Palatino Linotype"/>
          <w:sz w:val="22"/>
          <w:szCs w:val="22"/>
        </w:rPr>
        <w:t>σκιά</w:t>
      </w:r>
      <w:r w:rsidRPr="00E76A22">
        <w:rPr>
          <w:rFonts w:ascii="Palatino Linotype" w:hAnsi="Palatino Linotype" w:cs="Palatino Linotype"/>
          <w:sz w:val="22"/>
          <w:szCs w:val="22"/>
        </w:rPr>
        <w:t xml:space="preserve"> του νόμου…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Είσοδος. Φως ιλαρόν. Προκείμενον της ημέρας. Και τα Αναγνώσματα.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Προφητείας Ησαΐου το Ανάγνωσμα. (Κεφ. Μγ  9-14).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Τάδε λέγει Κύριος· Πάντα τα έθνη συνήχθησαν άμα, και συναχθήσονται άρχοντες εξ αυτών. Τις αναγγελεί ταύτα εν αυτοίς, η τα εξ αρχής τις ακουστά ποιήσει υμίν; Αγαγέτωσαν τους μάρτυρας αυτών και δικαιωθήτωσαν, και ειπάτωσαν αληθή. Γίνεσθέ μοι μάρτυρες, και εγώ μάρτυς Κύριος ο Θεός, και ο παις ον εξελεξάμην· ίνα γνώτε και πιστεύσητε, και συνήτε, ότι εγώ ειμι. Έμπροσθέν μου ουκ εγένετο άλλος Θεός, και μετ’ εμέ ουκ έσται. Εγώ ειμι ο Θεός, και ουκ έστι πάρεξ εμού ο σώζων. Εγώ ανήγγειλα και έσωσα, ωνείδισα, και ουκ ην εν υμίν αλλότριος. Υμείς εμοί μάρτυρες, και εγώ Κύριος ο Θεός ότι απ’ αρχής εγώ ειμι, και ουκ έστιν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ο εκ των χειρών μου εξαιρούμενος. Ποιήσω, και τις αποστρέψει αυτό; Ούτω λέγει Κύριος ο Θεός, ο λυτρούμενος υμάς, ο Άγιος Ισραήλ.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Σοφίας Σολομώντος το Ανάγνωσμα (Κεφ. Γ</w:t>
      </w:r>
      <w:r w:rsidRPr="00D7254C">
        <w:rPr>
          <w:rFonts w:ascii="Palatino Linotype" w:hAnsi="Palatino Linotype" w:cs="Palatino Linotype"/>
          <w:b/>
          <w:bCs/>
          <w:sz w:val="22"/>
          <w:szCs w:val="22"/>
        </w:rPr>
        <w:t>’</w:t>
      </w: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 xml:space="preserve"> . 1-9).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 πορεία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ευεργετηθήσονται.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εν καιρώ επισκοπής αυτών αναλάμψουσι, και ως σπινθήρες εν καλάμη διαδραμούνται. Κρινούσιν έθνη, και κρατήσουσι λαών, και βασιλεύσει αυτών Κύριος εις τους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αιώνας. Οι πεποιθότες επ’ αυτώ, συνήσουσιν αλήθειαν, και οι πιστοί εν αγάπη προσμενούσιν αυτώ· ότι χάρις και έλεος εν τοις οσίοις αυτού, και επισκοπή εν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τοις εκλεκτοίς αυτού.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Σοφίας Σολομώντος το Ανάγνωσμα (Κεφ. Ε</w:t>
      </w:r>
      <w:r w:rsidRPr="00D7254C">
        <w:rPr>
          <w:rFonts w:ascii="Palatino Linotype" w:hAnsi="Palatino Linotype" w:cs="Palatino Linotype"/>
          <w:b/>
          <w:bCs/>
          <w:sz w:val="22"/>
          <w:szCs w:val="22"/>
        </w:rPr>
        <w:t>’</w:t>
      </w: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 xml:space="preserve"> . 15-23 &amp; ΣΤ , 1-3).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Δίκαιοι εις τον αιώνα ζώσι, και εν Κυρίω ο μισθός αυτών, και η φροντίς αυτών παρά Υψίστω. Δια τούτο λήψονται το βασίλειον της ευπρεπείας, και το διάδημα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του κάλλους εκ χειρός Κυρίου· ότι τη δεξιά αυτού σκεπάσει αυτούς, και τω βραχίονι υπερασπιεί αυτών. Λήψεται πανοπλίαν τον ζήλον αυτού, και οπλοποιήσει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την κτίσιν εις άμυναν εχθρών· ενδύσεται θώρακα δικαιοσύνης, και περιθήσεται κόρυθα, κρίσιν ανυπόκριτον· λήψεται ασπίδα ακαταμάχητον, οσιότητα· οξυνεί δε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απότομον οργήν εις ρομφαίαν· συνεκπολεμήσει αυτώ ο κόσμος επί τους παράφρονας. Πορεύσονται εύστοχοι βολίδες αστραπών, και ως από ευκύκλου τόξου των νεφών,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επί σκοπόν αλούνται, και εκ πετροβόλου θυμού πλήρεις ριφήσονται χάλαζαι. Αγανακτήσει κατ  αὐτῶν ύδωρ θαλάσσης, ποταμοί δε συγκλύσουσιν αποτόμως. Αντιστήσεται</w:t>
      </w:r>
      <w:r w:rsidRPr="00D7254C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αυτοίς πνεύμα δυνάμεως, και ως λαίλαψ εκλικμήσει αυτούς. Και ερημώσει πάσαν την γην ανομία, και η κακοπραγία περιτρέξει θρόνους δυναστών. Ακούσατε ουν</w:t>
      </w:r>
      <w:r w:rsidRPr="00D7254C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βασιλείς, και συνέτε· μάθετε, δικασταί περάτων γης. Ενωτίσασθε οι κρατούντες πλήθους, και γεγαυρωμένοι επί όχλοις εθνών. Ότι εδόθη παρά Κυρίου η κράτησις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υμίν, και η δυναστεία παρά Υψίστου.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Εις την Λιτήν. Ιδιόμελα. Ήχος α’ 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Ο θεαυγής του Κυρίου Μάρτυς, περπυσευμένος τω φωτί της Τριάδος, περιφανώς διελήλυθε το σκότος των κολάσεων, και φωτοειδής γενόμενος, φέγγους ανεσπέρου ηξιώθη,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και εν Εκκλησία πρωτοτόκων ευφραίνεται, και Αγγέλων χοροίς συναγάλλεται, πρεσβεύων υπέρ των ψυχών ημών.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Ήχος β’ 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Δεύτε φιλομάρτυρες πάντες, τον Αθλοφόρον Κυρίου ύμνοις τιμήσωμεν, τη γαρ ελπίδι των αγαθών νευρούμενος, την των μελών εκκοπήν υπήνεγκε καρτερώτατα, και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εκδυθείς σώμα το φθαρτόν, στολήν αθανασίας, ως Μάρτυς νικηφόρος ενεδύσατο, και νυν τω θρόνω του Παντάνακτος, ως αριστεύς παριστάμενος, πρεσβεύειν απαύστως,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υπέρ των ψυχών ημών.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Ήχος γ’ 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Νεώσας την ψυχήν αρότρω πίστεως, τον άσταχυν της αθλήσεως τον εκατοστεύοντα, εν πνεύματι Θεού εξήνθησας, και της τρυφής της μακαρίας κατηξιώθης, χοροίς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των Αθλοφόρων συναριθμηθείς. Μεθ’ ων τοις τελούσίν σου, την πανέορτον μνήμην αίτησαι ιλασμόν και έλεος, ημίν παρασχεθήναι.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Δόξα. Ήχος πλ. Β’ 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Εξέλαμψε σήμερον η σεβάσμιος μνήμη του Αθλοφόρου, τους πιστούς συγκαλούσα προς ευωχίαν μυστικήν, και προς πανήγυριν εόρτιον άγουσα των φιλεόρτων τα συστήματα.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Ούτος γαρ ο γενναίος διέπλευσεν αβρόχως, το σφοδρόν και πικρόν των βασάνων κλυδώνιον, και τη κυβερνήσει του σωτηρίου ελπίδος, προς τους άνω λιμένας προσωρμίσθη,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πάσης θυμηδίας πληρούμενος. Προς αυτόν ουν βοήσωμεν· πολύαθλε Ιάκωβε, μη διαλίπης πρεσβεύων Χριστώ τω Θεώ, σωθήναι τους εκ πόθου, σου την σεπτήν εορτήν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εκτελούντας άσμασι.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Και νυν. Θεοτοκίον.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Θεοτόκε Συ ει η άμπελος…</w:t>
      </w:r>
    </w:p>
    <w:p w:rsidR="0005729F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Εις τον Στίχον. Ήχος πλ. Α</w:t>
      </w:r>
      <w:r w:rsidRPr="00D7254C">
        <w:rPr>
          <w:rFonts w:ascii="Palatino Linotype" w:hAnsi="Palatino Linotype" w:cs="Palatino Linotype"/>
          <w:b/>
          <w:bCs/>
          <w:sz w:val="22"/>
          <w:szCs w:val="22"/>
        </w:rPr>
        <w:t>’</w:t>
      </w: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 xml:space="preserve"> . Χαίροις ασκητικών.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Χαίροις, ο στρατιώτης Χριστού, ο τροπωσάμενος εχθρού την παράταξιν, τω όπλω της ευσεβείας, ο των πιστών στηριγμός, ο πολλαίς βασάνοις ωνησάμενος, Θεού την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ουράνιον, βασιλείαν Ιάκωβε, εν η χορεύων, και μεθέξει θεούμενος, και λαμπόμενος, καθαραίς διαδόσεσι, μέμνησο των τιμώντων σου, την μνήμην την ένδοξον,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και την σεπτήν εορτήν σου, επιτελούντων εν άσμασι, τυχείν σωτηρίας, και πταισμάτων λυτρωθήναι, και περιστάσεων.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Στ.: Δίκαιος ως φοίνιξ ανθήσει…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Χαίροις, ο θεαυγής Αθλητής, των Αθλοφόρων το σεπτόν ακροθίνιον, ο κόσμος της Εκκλησίας, ο καθαιρέτης εχθρού, ο ροαίς αιμάτων καλλυνόμενος, λαμπτήρ την υφήλιον,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καταυγάζων τοις θαύμασι, στύλος ο μέγας, διαμείνας ασάλευτος, ταις προσρήξεσι, των απείρων κολάσεων, ξίφει της καρτερίας σου, ο κτείνας τον δράκοντα, ο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αριστεύσας μεγάλως, ως στρατιώτης αήττητος, Χριστόν εκδυσώπει, ταις ψυχαίς ημών δοθήναι, το μέγα έλεος.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Στ.: Τοις Αγίοις τοις εν τη γη Αυτού…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Χαίρων, ταις της συζύγου ορμαίς, προς τους αγώνας ανδρικώς προσεχώρησας, τω θείω πυρί την πλάνην, πυρσολατρών δυσσεβών, κατασβέσας μάκαρ αξιάγαστε, υφ’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ων εκτεμνόμενος, σου τα μέλη Ιάκωβε, καθάπερ κλήμα, της αμπέλου ανέμελπες,ύμνον πρόσφορον, εν εκάστω προς Κύριον, όθεν σε μακαρίζομεν, καλώς εναθλήσαντα,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και ουρανίων στεφάνω, επιτυχόντα πανόλβιε, Χριστόν εκδυσώπει, ταις ψυχαίς ημών δοθήναι, το μέγα έλεος.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Δόξα. Ήχος πλ. Α</w:t>
      </w:r>
      <w:r w:rsidRPr="00D7254C">
        <w:rPr>
          <w:rFonts w:ascii="Palatino Linotype" w:hAnsi="Palatino Linotype" w:cs="Palatino Linotype"/>
          <w:b/>
          <w:bCs/>
          <w:sz w:val="22"/>
          <w:szCs w:val="22"/>
        </w:rPr>
        <w:t>’</w:t>
      </w: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 xml:space="preserve"> 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Εθαυμαστώθης Ιάκωβε…βλέπε εις το Μηναίον.</w:t>
      </w:r>
    </w:p>
    <w:p w:rsidR="0005729F" w:rsidRPr="00D7254C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Και νυν. Θεοτοκίον.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Μακαρίζομέν Σε…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Απολυτίκον. Ήχος δ’ 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Ως των Αθλητών ακροθίνιον, και των ευσεβών περιτείχισμα, τω Δεσπότη των όλων Ιάκωβε πρέσβευε, ειρήνην τη οικουμένη δωρήσασθαι, και ταις ψυχαίς ημών το μέγα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έλεος.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ΕΙΣ ΤΟΝ ΟΡΘΡΟΝ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Μετά ταήν α</w:t>
      </w:r>
      <w:r>
        <w:rPr>
          <w:rFonts w:ascii="Palatino Linotype" w:hAnsi="Palatino Linotype" w:cs="Palatino Linotype"/>
          <w:b/>
          <w:bCs/>
          <w:sz w:val="22"/>
          <w:szCs w:val="22"/>
        </w:rPr>
        <w:t>’</w:t>
      </w: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 xml:space="preserve">  στιχολογίαν, κάθισμα. Ήχος γ</w:t>
      </w:r>
      <w:r w:rsidRPr="00B4298C">
        <w:rPr>
          <w:rFonts w:ascii="Palatino Linotype" w:hAnsi="Palatino Linotype" w:cs="Palatino Linotype"/>
          <w:b/>
          <w:bCs/>
          <w:sz w:val="22"/>
          <w:szCs w:val="22"/>
        </w:rPr>
        <w:t>’</w:t>
      </w: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 xml:space="preserve"> . Θείας πίστεως.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Θείω Πνεύματι, πεφωτισμένος, θράσος τύραννον, εν παρρησία, μεγαλοφρόνως Ιάκωβε ήσχυνας, και εκπεράσας της πλάνης το πέλαγος, προς τον λιμένα τον θείον κατήντησας,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όθεν Άγιε, Χριστόν τον Θεόν ικέτευε, δωρήσασθαι ημίν το μέγα έλεος.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Δόξα, το αυτό. Και νυν. Θεοτοκίον.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Θεία γέγονας, σκηνή του Λόγου, μόνη Πάναγνε, Θεοκυήτορ, τη καθαρότητι Αγγέλους υπεράρασα, τον υπέρ πάντας εμέ γουν γενόμενον, ρερυπωμένον σαρκός πλημμελήμασιν,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αποκάθαρον, πρεσβειών Σου ενθέοις νάμασι, παρέχουσα σεμνή το μέγα έλεος.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Μετά την β’  στιχολογίαν, κάθισμα. Ήχος δ</w:t>
      </w:r>
      <w:r w:rsidRPr="00D7254C">
        <w:rPr>
          <w:rFonts w:ascii="Palatino Linotype" w:hAnsi="Palatino Linotype" w:cs="Palatino Linotype"/>
          <w:b/>
          <w:bCs/>
          <w:sz w:val="22"/>
          <w:szCs w:val="22"/>
        </w:rPr>
        <w:t>’</w:t>
      </w: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 xml:space="preserve"> . Ο υψωθείς εν τω Σταυρώ.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Την των μελών αποκοπήν καρτερήσας, τη θεία χάριτι ρωννύμενος μάκαρ, μαρτυρικώς ηγώνισαι Ιάκωβε, στέφος ανεπλέξω δε, αφθαρσίας θεόφρον, θρόνω παριστάμενος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της Αγίας Τριάδος, ην εκδυσώπει ρύσασθαι κακών, τροπαιοφόρε, τους πίστει υμνούντάς σε.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Δόξα, το αυτό. Και νυν. Θεοτοκίον.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Ου σιωπήσομέν ποτε Θεοτόκε…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Μετά τον Πολυέλεον, κάθισμα. Ήχος πλ. Δ</w:t>
      </w:r>
      <w:r w:rsidRPr="00D7254C">
        <w:rPr>
          <w:rFonts w:ascii="Palatino Linotype" w:hAnsi="Palatino Linotype" w:cs="Palatino Linotype"/>
          <w:b/>
          <w:bCs/>
          <w:sz w:val="22"/>
          <w:szCs w:val="22"/>
        </w:rPr>
        <w:t>’</w:t>
      </w: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 xml:space="preserve"> . Την Σοφίαν και Λόγον.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Τον λαμπρόν αριστέα και Αθλητήν, και φαιδρόν τροπαιούχον πάντες πιστοί, Ιάκωβον άσμασι, κατά χρέος υμνήσωμεν, του γαρ Χριστού τω ζήλω ενθέως πυρούμενος,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την ομίχλην της πλάνης αθλήσει εσκέδασεν, όθεν ώσπερ κλήμα, εκτεμνόμενος πίστει, της δόξης επέτυχε της αφθάρτου τη χάριτι. Προς αυτόν ουν βοήσωμεν· πρέσβευε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Χριστώ τω Θεώ, των πταισμάτων άφεσιν δωρήσασθαι, τοις εορτάζουσι πόθω την αγίαν μνήμην σου.</w:t>
      </w:r>
    </w:p>
    <w:p w:rsidR="0005729F" w:rsidRPr="009303D8" w:rsidRDefault="0005729F" w:rsidP="00B4298C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Δόξα. Και νυν. Θεοτοκίον.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Χαριστήριον αίνον χρεωστικώς, ως η χήρα εκείνη δύο λεπτά, προσφέρω Σοι Δέσποινα, υπέρ πασών των χαρίτων Σου, Συ γαρ ώφθης σκέπη, ομού και βοήθεια, πειρασμών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και θλίψεων αεί με εξαίρουσα, όθεν ως εκ μέσου, φλογιζούσης καμίνου, ρυσθείς των θλιβόντων με, εκ καρδίας κραυγάζω Σοι· Θεοτόκε βοήθει μοι, πρεσβεύουσα</w:t>
      </w:r>
      <w:r w:rsidRPr="009303D8"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τω Σω Υιώ και Θεώ, των πταισμάτων άφεσιν δοθήναί μοι, Σε γαρ έχω ελπίδα ο αναξιος δούλός Σου.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Οι Αναβαθμοί. Το α</w:t>
      </w:r>
      <w:r w:rsidRPr="009303D8">
        <w:rPr>
          <w:rFonts w:ascii="Palatino Linotype" w:hAnsi="Palatino Linotype" w:cs="Palatino Linotype"/>
          <w:sz w:val="22"/>
          <w:szCs w:val="22"/>
        </w:rPr>
        <w:t>’</w:t>
      </w:r>
      <w:r w:rsidRPr="00E76A22">
        <w:rPr>
          <w:rFonts w:ascii="Palatino Linotype" w:hAnsi="Palatino Linotype" w:cs="Palatino Linotype"/>
          <w:sz w:val="22"/>
          <w:szCs w:val="22"/>
        </w:rPr>
        <w:t xml:space="preserve">  ἀντίφωνον του δ</w:t>
      </w:r>
      <w:r w:rsidRPr="009303D8">
        <w:rPr>
          <w:rFonts w:ascii="Palatino Linotype" w:hAnsi="Palatino Linotype" w:cs="Palatino Linotype"/>
          <w:sz w:val="22"/>
          <w:szCs w:val="22"/>
        </w:rPr>
        <w:t>’</w:t>
      </w:r>
      <w:r w:rsidRPr="00E76A22">
        <w:rPr>
          <w:rFonts w:ascii="Palatino Linotype" w:hAnsi="Palatino Linotype" w:cs="Palatino Linotype"/>
          <w:sz w:val="22"/>
          <w:szCs w:val="22"/>
        </w:rPr>
        <w:t xml:space="preserve">  </w:t>
      </w:r>
      <w:r>
        <w:rPr>
          <w:rFonts w:ascii="Palatino Linotype" w:hAnsi="Palatino Linotype" w:cs="Palatino Linotype"/>
          <w:sz w:val="22"/>
          <w:szCs w:val="22"/>
        </w:rPr>
        <w:t>ή</w:t>
      </w:r>
      <w:r w:rsidRPr="00E76A22">
        <w:rPr>
          <w:rFonts w:ascii="Palatino Linotype" w:hAnsi="Palatino Linotype" w:cs="Palatino Linotype"/>
          <w:sz w:val="22"/>
          <w:szCs w:val="22"/>
        </w:rPr>
        <w:t>χου.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Προκείμενον: Δίκαιος ως φοίνιξ ανθήσει…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Στ.: Τοις Αγίοις τοις εν τη γη Αυτού…</w:t>
      </w:r>
    </w:p>
    <w:p w:rsidR="0005729F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Ευαγγέλιον Μαρτυρικόν.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Ο Ν  ψαλμός.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Δόξα: Ταις του Αθλοφόρου…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Και νυν: Ταις της Θεοτόκου…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Ιδιόμελον. Ήχος πλ. Β</w:t>
      </w:r>
      <w:r>
        <w:rPr>
          <w:rFonts w:ascii="Palatino Linotype" w:hAnsi="Palatino Linotype" w:cs="Palatino Linotype"/>
          <w:sz w:val="22"/>
          <w:szCs w:val="22"/>
        </w:rPr>
        <w:t>’</w:t>
      </w:r>
      <w:r w:rsidRPr="00E76A22">
        <w:rPr>
          <w:rFonts w:ascii="Palatino Linotype" w:hAnsi="Palatino Linotype" w:cs="Palatino Linotype"/>
          <w:sz w:val="22"/>
          <w:szCs w:val="22"/>
        </w:rPr>
        <w:t xml:space="preserve"> . Στ.: Ελεήμον, ελέησόν με ο Θεός…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Σήμερον η οικουμένη πάσα… ζήτει εις τον Μικρόν Εσπερινόν.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Οι Κανόνες· της Θεοτόκου μετά των Ειρμών εις στ</w:t>
      </w:r>
      <w:r>
        <w:rPr>
          <w:rFonts w:ascii="Palatino Linotype" w:hAnsi="Palatino Linotype" w:cs="Palatino Linotype"/>
          <w:sz w:val="22"/>
          <w:szCs w:val="22"/>
        </w:rPr>
        <w:t>’</w:t>
      </w:r>
      <w:r w:rsidRPr="00E76A22">
        <w:rPr>
          <w:rFonts w:ascii="Palatino Linotype" w:hAnsi="Palatino Linotype" w:cs="Palatino Linotype"/>
          <w:sz w:val="22"/>
          <w:szCs w:val="22"/>
        </w:rPr>
        <w:t xml:space="preserve">  κα</w:t>
      </w:r>
      <w:r>
        <w:rPr>
          <w:rFonts w:ascii="Palatino Linotype" w:hAnsi="Palatino Linotype" w:cs="Palatino Linotype"/>
          <w:sz w:val="22"/>
          <w:szCs w:val="22"/>
        </w:rPr>
        <w:t>ι</w:t>
      </w:r>
      <w:r w:rsidRPr="00E76A22">
        <w:rPr>
          <w:rFonts w:ascii="Palatino Linotype" w:hAnsi="Palatino Linotype" w:cs="Palatino Linotype"/>
          <w:sz w:val="22"/>
          <w:szCs w:val="22"/>
        </w:rPr>
        <w:t xml:space="preserve"> του Αγίου εις η</w:t>
      </w:r>
      <w:r>
        <w:rPr>
          <w:rFonts w:ascii="Palatino Linotype" w:hAnsi="Palatino Linotype" w:cs="Palatino Linotype"/>
          <w:sz w:val="22"/>
          <w:szCs w:val="22"/>
        </w:rPr>
        <w:t>’</w:t>
      </w:r>
      <w:r w:rsidRPr="00E76A22">
        <w:rPr>
          <w:rFonts w:ascii="Palatino Linotype" w:hAnsi="Palatino Linotype" w:cs="Palatino Linotype"/>
          <w:sz w:val="22"/>
          <w:szCs w:val="22"/>
        </w:rPr>
        <w:t xml:space="preserve"> . Καταβασίαι: Χριστός γεννάται. Από γ</w:t>
      </w:r>
      <w:r>
        <w:rPr>
          <w:rFonts w:ascii="Palatino Linotype" w:hAnsi="Palatino Linotype" w:cs="Palatino Linotype"/>
          <w:sz w:val="22"/>
          <w:szCs w:val="22"/>
        </w:rPr>
        <w:t>’ ωδή</w:t>
      </w:r>
      <w:r w:rsidRPr="00E76A22">
        <w:rPr>
          <w:rFonts w:ascii="Palatino Linotype" w:hAnsi="Palatino Linotype" w:cs="Palatino Linotype"/>
          <w:sz w:val="22"/>
          <w:szCs w:val="22"/>
        </w:rPr>
        <w:t>ς κάθισμα του Αγίου και Θεοτοκίον. Αφ’ έκτης,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Κοντάκιον και Οίκος του Αγίου. Εξαποστειλάριον του Αγίου και Θεοτοκίον. Βλέπε πάντα ταύτα εις το Μηναίον.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9303D8" w:rsidRDefault="0005729F" w:rsidP="009303D8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>Εις τους Αίνους. Ήχος δ</w:t>
      </w:r>
      <w:r>
        <w:rPr>
          <w:rFonts w:ascii="Palatino Linotype" w:hAnsi="Palatino Linotype" w:cs="Palatino Linotype"/>
          <w:b/>
          <w:bCs/>
          <w:sz w:val="22"/>
          <w:szCs w:val="22"/>
        </w:rPr>
        <w:t>’</w:t>
      </w:r>
      <w:r w:rsidRPr="009303D8">
        <w:rPr>
          <w:rFonts w:ascii="Palatino Linotype" w:hAnsi="Palatino Linotype" w:cs="Palatino Linotype"/>
          <w:b/>
          <w:bCs/>
          <w:sz w:val="22"/>
          <w:szCs w:val="22"/>
        </w:rPr>
        <w:t xml:space="preserve"> . Ως γενναίον εν Μάρτυσι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Σωτηρίου ιμάτιον ενεδύσω πανεύφημε, του γηΐνου σώματος εκδυόμενος, και πεπλησμένος συνέσεως, αλλόκοτον φρόνημα, και ασύνετον βουλήν, ανομούντων εξέκλινας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>ανδρικώτατα, και επέτυχες νίκης των βραβείων, ως πολύαθλος οπλίτης, παρά του πάντων δεσπόζοντος. (Δις).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Ιερείον ως άμωμον, προσφορά τε ολόκληρος, τω δι’ ευσπλαγχνίαν Μάρτυς πτωχεύσαντι, και ώσπερ θύμα ευπρόσδεκτον, προσήχθης Ιάκωβε, τω Κυρίω αμοιβάς, των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E76A22">
        <w:rPr>
          <w:rFonts w:ascii="Palatino Linotype" w:hAnsi="Palatino Linotype" w:cs="Palatino Linotype"/>
          <w:sz w:val="22"/>
          <w:szCs w:val="22"/>
        </w:rPr>
        <w:t xml:space="preserve">σων πόνων ληψόμενος, Ον ικέτευε, εκ φθοράς και κινδύνων λυτρωθήναι, τους εν πίστει εκτελούντας, την αεισέβαστον μνήμην σου. </w:t>
      </w:r>
    </w:p>
    <w:p w:rsidR="0005729F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 xml:space="preserve">Ταις ροαίς των αιμάτων σου, την γη πάσαν κατήρδευσας, εναποξηράνας όμβρους Ιάκωβε, πυρσολατρών πλάνης, όθεν νυν, λαμπρώς κατεσκήνωσας, προς το ύδωρ </w:t>
      </w:r>
      <w:r>
        <w:rPr>
          <w:rFonts w:ascii="Palatino Linotype" w:hAnsi="Palatino Linotype" w:cs="Palatino Linotype"/>
          <w:sz w:val="22"/>
          <w:szCs w:val="22"/>
        </w:rPr>
        <w:t xml:space="preserve">της </w:t>
      </w:r>
      <w:r w:rsidRPr="00E76A22">
        <w:rPr>
          <w:rFonts w:ascii="Palatino Linotype" w:hAnsi="Palatino Linotype" w:cs="Palatino Linotype"/>
          <w:sz w:val="22"/>
          <w:szCs w:val="22"/>
        </w:rPr>
        <w:t>ζωής, θυμηδίας πληρούμενος αξιάγαστε, υπέρ πάντων πρεσβεύων των εν πίστει, την σεπτήν σου και φωσφόρον, επιτελούντων πανήγυριν.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B4298C" w:rsidRDefault="0005729F" w:rsidP="00B4298C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B4298C">
        <w:rPr>
          <w:rFonts w:ascii="Palatino Linotype" w:hAnsi="Palatino Linotype" w:cs="Palatino Linotype"/>
          <w:b/>
          <w:bCs/>
          <w:sz w:val="22"/>
          <w:szCs w:val="22"/>
        </w:rPr>
        <w:t>Δόξα. Ήχος πλ. Δ</w:t>
      </w:r>
      <w:r>
        <w:rPr>
          <w:rFonts w:ascii="Palatino Linotype" w:hAnsi="Palatino Linotype" w:cs="Palatino Linotype"/>
          <w:b/>
          <w:bCs/>
          <w:sz w:val="22"/>
          <w:szCs w:val="22"/>
        </w:rPr>
        <w:t>’</w:t>
      </w:r>
      <w:r w:rsidRPr="00B4298C">
        <w:rPr>
          <w:rFonts w:ascii="Palatino Linotype" w:hAnsi="Palatino Linotype" w:cs="Palatino Linotype"/>
          <w:b/>
          <w:bCs/>
          <w:sz w:val="22"/>
          <w:szCs w:val="22"/>
        </w:rPr>
        <w:t xml:space="preserve"> 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Πιστώς αθροισθέντες σήμερον…όρα εις το Μηναίον.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B4298C" w:rsidRDefault="0005729F" w:rsidP="00B4298C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B4298C">
        <w:rPr>
          <w:rFonts w:ascii="Palatino Linotype" w:hAnsi="Palatino Linotype" w:cs="Palatino Linotype"/>
          <w:b/>
          <w:bCs/>
          <w:sz w:val="22"/>
          <w:szCs w:val="22"/>
        </w:rPr>
        <w:t>Και νυν. Θεοτοκίον.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Δέσποινα πρόσδεξαι…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Δοξολογία μεγάλη και Απόλυσις.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Default="0005729F" w:rsidP="00B4298C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</w:p>
    <w:p w:rsidR="0005729F" w:rsidRDefault="0005729F" w:rsidP="00B4298C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</w:p>
    <w:p w:rsidR="0005729F" w:rsidRPr="00B4298C" w:rsidRDefault="0005729F" w:rsidP="00B4298C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B4298C">
        <w:rPr>
          <w:rFonts w:ascii="Palatino Linotype" w:hAnsi="Palatino Linotype" w:cs="Palatino Linotype"/>
          <w:b/>
          <w:bCs/>
          <w:sz w:val="22"/>
          <w:szCs w:val="22"/>
        </w:rPr>
        <w:t>ΕΙΣ ΤΗΝ ΛΕΙΤΟΥΡΓΙΑΝ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Τα τυπικά, και εκ του κανόνος του Αγίου η γ</w:t>
      </w:r>
      <w:r>
        <w:rPr>
          <w:rFonts w:ascii="Palatino Linotype" w:hAnsi="Palatino Linotype" w:cs="Palatino Linotype"/>
          <w:sz w:val="22"/>
          <w:szCs w:val="22"/>
        </w:rPr>
        <w:t>’</w:t>
      </w:r>
      <w:r w:rsidRPr="00E76A22">
        <w:rPr>
          <w:rFonts w:ascii="Palatino Linotype" w:hAnsi="Palatino Linotype" w:cs="Palatino Linotype"/>
          <w:sz w:val="22"/>
          <w:szCs w:val="22"/>
        </w:rPr>
        <w:t xml:space="preserve">  κα</w:t>
      </w:r>
      <w:r>
        <w:rPr>
          <w:rFonts w:ascii="Palatino Linotype" w:hAnsi="Palatino Linotype" w:cs="Palatino Linotype"/>
          <w:sz w:val="22"/>
          <w:szCs w:val="22"/>
        </w:rPr>
        <w:t>ι</w:t>
      </w:r>
      <w:r w:rsidRPr="00E76A22">
        <w:rPr>
          <w:rFonts w:ascii="Palatino Linotype" w:hAnsi="Palatino Linotype" w:cs="Palatino Linotype"/>
          <w:sz w:val="22"/>
          <w:szCs w:val="22"/>
        </w:rPr>
        <w:t xml:space="preserve"> στ</w:t>
      </w:r>
      <w:r>
        <w:rPr>
          <w:rFonts w:ascii="Palatino Linotype" w:hAnsi="Palatino Linotype" w:cs="Palatino Linotype"/>
          <w:sz w:val="22"/>
          <w:szCs w:val="22"/>
        </w:rPr>
        <w:t>’</w:t>
      </w:r>
      <w:r w:rsidRPr="00E76A22">
        <w:rPr>
          <w:rFonts w:ascii="Palatino Linotype" w:hAnsi="Palatino Linotype" w:cs="Palatino Linotype"/>
          <w:sz w:val="22"/>
          <w:szCs w:val="22"/>
        </w:rPr>
        <w:t xml:space="preserve">  </w:t>
      </w:r>
      <w:r>
        <w:rPr>
          <w:rFonts w:ascii="Palatino Linotype" w:hAnsi="Palatino Linotype" w:cs="Palatino Linotype"/>
          <w:sz w:val="22"/>
          <w:szCs w:val="22"/>
        </w:rPr>
        <w:t>ωδ</w:t>
      </w:r>
      <w:r w:rsidRPr="00E76A22">
        <w:rPr>
          <w:rFonts w:ascii="Palatino Linotype" w:hAnsi="Palatino Linotype" w:cs="Palatino Linotype"/>
          <w:sz w:val="22"/>
          <w:szCs w:val="22"/>
        </w:rPr>
        <w:t>ή.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B4298C" w:rsidRDefault="0005729F" w:rsidP="00B4298C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B4298C">
        <w:rPr>
          <w:rFonts w:ascii="Palatino Linotype" w:hAnsi="Palatino Linotype" w:cs="Palatino Linotype"/>
          <w:b/>
          <w:bCs/>
          <w:sz w:val="22"/>
          <w:szCs w:val="22"/>
        </w:rPr>
        <w:t>Απόστολον και Ευαγγέλιον ζήτει του Αγ. Δημητρίου.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Κοινωνικόν: Εις μνημόσυνον αιώνιον…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B4298C" w:rsidRDefault="0005729F" w:rsidP="00B4298C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B4298C">
        <w:rPr>
          <w:rFonts w:ascii="Palatino Linotype" w:hAnsi="Palatino Linotype" w:cs="Palatino Linotype"/>
          <w:b/>
          <w:bCs/>
          <w:sz w:val="22"/>
          <w:szCs w:val="22"/>
        </w:rPr>
        <w:t>Μεγαλυνάριον.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Δεύτε ευφημήσωμεν οι πιστοί, άσμασιν ενθέοις, τον καλλίνικον Αθλητήν, τον εκ της Περσίδος, λαμπρώς επιφανέντα, Ιάκωβον τον θείον και αξιάγαστον.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 xml:space="preserve"> Η/Υ ΠΗΓΗ 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VOUTSINASILIAS: ΜΕΓΑΛΟΜΑΡΤΥΡΟΣ ΑΚΟΛΟΥΘΙΑ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E76A22">
        <w:rPr>
          <w:rFonts w:ascii="Palatino Linotype" w:hAnsi="Palatino Linotype" w:cs="Palatino Linotype"/>
          <w:sz w:val="22"/>
          <w:szCs w:val="22"/>
        </w:rPr>
        <w:t>http://voutsinasilias.blogspot.gr/2010/12/27.html</w:t>
      </w:r>
    </w:p>
    <w:p w:rsidR="0005729F" w:rsidRPr="00E76A22" w:rsidRDefault="0005729F" w:rsidP="00E76A22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sectPr w:rsidR="0005729F" w:rsidRPr="00E76A22" w:rsidSect="00E47425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29F" w:rsidRDefault="0005729F" w:rsidP="00E76A22">
      <w:r>
        <w:separator/>
      </w:r>
    </w:p>
  </w:endnote>
  <w:endnote w:type="continuationSeparator" w:id="0">
    <w:p w:rsidR="0005729F" w:rsidRDefault="0005729F" w:rsidP="00E76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29F" w:rsidRDefault="0005729F">
    <w:pPr>
      <w:pStyle w:val="Footer"/>
      <w:jc w:val="center"/>
    </w:pPr>
    <w:fldSimple w:instr=" PAGE   \* MERGEFORMAT ">
      <w:r>
        <w:rPr>
          <w:noProof/>
        </w:rPr>
        <w:t>10</w:t>
      </w:r>
    </w:fldSimple>
  </w:p>
  <w:p w:rsidR="0005729F" w:rsidRDefault="000572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29F" w:rsidRDefault="0005729F" w:rsidP="00E76A22">
      <w:r>
        <w:separator/>
      </w:r>
    </w:p>
  </w:footnote>
  <w:footnote w:type="continuationSeparator" w:id="0">
    <w:p w:rsidR="0005729F" w:rsidRDefault="0005729F" w:rsidP="00E76A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4F0"/>
    <w:rsid w:val="0005729F"/>
    <w:rsid w:val="00103933"/>
    <w:rsid w:val="004264DF"/>
    <w:rsid w:val="0046479B"/>
    <w:rsid w:val="009303D8"/>
    <w:rsid w:val="009304B7"/>
    <w:rsid w:val="00944E87"/>
    <w:rsid w:val="00A854F0"/>
    <w:rsid w:val="00B4298C"/>
    <w:rsid w:val="00CD2B88"/>
    <w:rsid w:val="00D64DD6"/>
    <w:rsid w:val="00D7254C"/>
    <w:rsid w:val="00E47425"/>
    <w:rsid w:val="00E76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42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76A2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76A22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76A2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76A2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429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429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11</Pages>
  <Words>1872</Words>
  <Characters>10109</Characters>
  <Application>Microsoft Office Outlook</Application>
  <DocSecurity>0</DocSecurity>
  <Lines>0</Lines>
  <Paragraphs>0</Paragraphs>
  <ScaleCrop>false</ScaleCrop>
  <Company>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ΝΟΕΜΒΡΙΟΥ 27</dc:title>
  <dc:subject/>
  <dc:creator>x</dc:creator>
  <cp:keywords/>
  <dc:description/>
  <cp:lastModifiedBy>γιάννης</cp:lastModifiedBy>
  <cp:revision>7</cp:revision>
  <dcterms:created xsi:type="dcterms:W3CDTF">2017-11-26T09:32:00Z</dcterms:created>
  <dcterms:modified xsi:type="dcterms:W3CDTF">2017-11-26T10:51:00Z</dcterms:modified>
</cp:coreProperties>
</file>